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DCC31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32B1D7C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24AC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6A5B091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0D57056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4D946E3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567EBB26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7C6A2C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0576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8D7F4E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2024.10.13</w:t>
            </w:r>
          </w:p>
        </w:tc>
        <w:tc>
          <w:tcPr>
            <w:tcW w:w="1249" w:type="dxa"/>
            <w:vAlign w:val="center"/>
          </w:tcPr>
          <w:p w14:paraId="5AE715A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0EA6C45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食品安全小知识</w:t>
            </w:r>
          </w:p>
        </w:tc>
        <w:tc>
          <w:tcPr>
            <w:tcW w:w="1227" w:type="dxa"/>
            <w:vAlign w:val="center"/>
          </w:tcPr>
          <w:p w14:paraId="4E7B6B2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8DD93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45DECA0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4224C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0AB913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111760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1205_135816.jpgIMG_20241205_135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1205_135816.jpgIMG_20241205_13581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B69E6E4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FBCE594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 w14:paraId="3FCCC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 w14:paraId="79B16BD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 w14:paraId="2A0EB82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 w14:paraId="776430F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 w14:paraId="19C87BB1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 w14:paraId="56A4658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BD1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 w14:paraId="677D6F5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2024.10.27</w:t>
            </w:r>
          </w:p>
        </w:tc>
        <w:tc>
          <w:tcPr>
            <w:tcW w:w="1267" w:type="dxa"/>
            <w:vAlign w:val="center"/>
          </w:tcPr>
          <w:p w14:paraId="70B07FF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 w14:paraId="170F2600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幼儿园食品安全宣传</w:t>
            </w:r>
            <w:bookmarkStart w:id="0" w:name="_GoBack"/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知识</w:t>
            </w:r>
          </w:p>
        </w:tc>
        <w:tc>
          <w:tcPr>
            <w:tcW w:w="1200" w:type="dxa"/>
            <w:vAlign w:val="center"/>
          </w:tcPr>
          <w:p w14:paraId="301A81FE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DB1DB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 w14:paraId="6E6209F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6B9A4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3B4A512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1205_135752.jpgIMG_20241205_135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1205_135752.jpgIMG_20241205_13575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E2B6CB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B516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37D0A3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B02C7D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1E641634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1E22BD"/>
    <w:rsid w:val="4F9051F0"/>
    <w:rsid w:val="4F98545A"/>
    <w:rsid w:val="4FB758CE"/>
    <w:rsid w:val="4FD74E32"/>
    <w:rsid w:val="4FF1738B"/>
    <w:rsid w:val="50EB211E"/>
    <w:rsid w:val="51FC4DF0"/>
    <w:rsid w:val="52C00AB7"/>
    <w:rsid w:val="53D8635F"/>
    <w:rsid w:val="53E23D82"/>
    <w:rsid w:val="54B41688"/>
    <w:rsid w:val="56F1693C"/>
    <w:rsid w:val="57064592"/>
    <w:rsid w:val="573E3F67"/>
    <w:rsid w:val="57B72841"/>
    <w:rsid w:val="59864081"/>
    <w:rsid w:val="59F17226"/>
    <w:rsid w:val="5AA5593F"/>
    <w:rsid w:val="5B053E73"/>
    <w:rsid w:val="5BEA226F"/>
    <w:rsid w:val="5CCD62BD"/>
    <w:rsid w:val="5D8B2475"/>
    <w:rsid w:val="5DA5659C"/>
    <w:rsid w:val="5DB7361F"/>
    <w:rsid w:val="5EAC45B3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125</Words>
  <Characters>162</Characters>
  <Lines>0</Lines>
  <Paragraphs>0</Paragraphs>
  <TotalTime>2</TotalTime>
  <ScaleCrop>false</ScaleCrop>
  <LinksUpToDate>false</LinksUpToDate>
  <CharactersWithSpaces>194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2024-12-05T06:02:46Z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B6124C22200247A7A2D156F9F6D0F15E_13</vt:lpwstr>
  </property>
</Properties>
</file>